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620B07B4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553E3F">
        <w:t>SW EUDI Wallet Adapter</w:t>
      </w:r>
    </w:p>
    <w:p w14:paraId="46C928BE" w14:textId="4843F2CC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553E3F">
        <w:t>2026-0087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r w:rsidRPr="00E8625F">
            <w:rPr>
              <w:noProof/>
            </w:rPr>
            <w:t>__________________________________________</w:t>
          </w:r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einzureichen.</w:t>
      </w:r>
      <w:bookmarkEnd w:id="0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0E633426" w:rsidR="00351C58" w:rsidRDefault="00D01E08" w:rsidP="002F5BF8">
      <w:sdt>
        <w:sdtPr>
          <w:rPr>
            <w:noProof/>
          </w:rPr>
          <w:id w:val="1973251275"/>
          <w:placeholder>
            <w:docPart w:val="789A60E46CE04922B44C3CF4EF818830"/>
          </w:placeholder>
        </w:sdtPr>
        <w:sdtEndPr/>
        <w:sdtContent>
          <w:r w:rsidR="001B436E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  <w:maxLength w:val="10000"/>
                </w:textInput>
              </w:ffData>
            </w:fldChar>
          </w:r>
          <w:r w:rsidR="001B436E">
            <w:rPr>
              <w:noProof/>
            </w:rPr>
            <w:instrText xml:space="preserve"> FORMTEXT </w:instrText>
          </w:r>
          <w:r w:rsidR="001B436E">
            <w:rPr>
              <w:noProof/>
            </w:rPr>
          </w:r>
          <w:r w:rsidR="001B436E">
            <w:rPr>
              <w:noProof/>
            </w:rPr>
            <w:fldChar w:fldCharType="separate"/>
          </w:r>
          <w:r w:rsidR="001B436E">
            <w:rPr>
              <w:noProof/>
            </w:rPr>
            <w:t>__________________________________________</w:t>
          </w:r>
          <w:r w:rsidR="001B436E">
            <w:rPr>
              <w:noProof/>
            </w:rPr>
            <w:fldChar w:fldCharType="end"/>
          </w:r>
        </w:sdtContent>
      </w:sdt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23CA" w14:textId="77777777" w:rsidR="0014402B" w:rsidRDefault="001440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61C3ACE6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14402B">
      <w:rPr>
        <w:color w:val="007A89" w:themeColor="text2"/>
      </w:rPr>
      <w:t>3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0A418" w14:textId="77777777" w:rsidR="0014402B" w:rsidRDefault="001440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A4273" w14:textId="77777777" w:rsidR="0014402B" w:rsidRDefault="001440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0DE8" w14:textId="77777777" w:rsidR="0014402B" w:rsidRDefault="001440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86532806">
    <w:abstractNumId w:val="0"/>
  </w:num>
  <w:num w:numId="2" w16cid:durableId="242222930">
    <w:abstractNumId w:val="0"/>
  </w:num>
  <w:num w:numId="3" w16cid:durableId="631136827">
    <w:abstractNumId w:val="0"/>
  </w:num>
  <w:num w:numId="4" w16cid:durableId="391271318">
    <w:abstractNumId w:val="0"/>
  </w:num>
  <w:num w:numId="5" w16cid:durableId="1344628696">
    <w:abstractNumId w:val="0"/>
  </w:num>
  <w:num w:numId="6" w16cid:durableId="651638355">
    <w:abstractNumId w:val="0"/>
  </w:num>
  <w:num w:numId="7" w16cid:durableId="2146967625">
    <w:abstractNumId w:val="0"/>
  </w:num>
  <w:num w:numId="8" w16cid:durableId="904754733">
    <w:abstractNumId w:val="0"/>
  </w:num>
  <w:num w:numId="9" w16cid:durableId="633102282">
    <w:abstractNumId w:val="0"/>
  </w:num>
  <w:num w:numId="10" w16cid:durableId="2034184679">
    <w:abstractNumId w:val="0"/>
  </w:num>
  <w:num w:numId="11" w16cid:durableId="126480489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g1/MRRnr3eXz5ft+c+MhqYSGB1MqkCcts/ARFUb4B6MASxhSeZdHTfzIpRPUieByJ6/4LEPJGXf2XeSh6432Bg==" w:saltValue="FXqWnANVOv5f47k5/OLK8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50F0"/>
    <w:rsid w:val="00077BBD"/>
    <w:rsid w:val="0008679B"/>
    <w:rsid w:val="000B047D"/>
    <w:rsid w:val="000B7FC5"/>
    <w:rsid w:val="000E30F2"/>
    <w:rsid w:val="0011189C"/>
    <w:rsid w:val="0014402B"/>
    <w:rsid w:val="00177534"/>
    <w:rsid w:val="00181B7B"/>
    <w:rsid w:val="001B436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87E6C"/>
    <w:rsid w:val="004A4696"/>
    <w:rsid w:val="004B3DBE"/>
    <w:rsid w:val="004B68B9"/>
    <w:rsid w:val="004C4073"/>
    <w:rsid w:val="00501E4F"/>
    <w:rsid w:val="00553E3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935C4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36177"/>
    <w:rsid w:val="00C67675"/>
    <w:rsid w:val="00C94D42"/>
    <w:rsid w:val="00C9610C"/>
    <w:rsid w:val="00CE2DAF"/>
    <w:rsid w:val="00CF17B6"/>
    <w:rsid w:val="00CF1D82"/>
    <w:rsid w:val="00CF208F"/>
    <w:rsid w:val="00D01E08"/>
    <w:rsid w:val="00D20579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EE4523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87E6C"/>
    <w:rsid w:val="004B68B9"/>
    <w:rsid w:val="00935C4E"/>
    <w:rsid w:val="009E7F69"/>
    <w:rsid w:val="00BF29BD"/>
    <w:rsid w:val="00C36177"/>
    <w:rsid w:val="00C9610C"/>
    <w:rsid w:val="00EE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73FD8DDB-58AB-4A4A-993A-5913081D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Meiritz, Jessica (ITZBund BN, Z 4)</cp:lastModifiedBy>
  <cp:revision>11</cp:revision>
  <dcterms:created xsi:type="dcterms:W3CDTF">2025-11-13T08:33:00Z</dcterms:created>
  <dcterms:modified xsi:type="dcterms:W3CDTF">2026-08-06T14:08:00Z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